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11BD" w14:textId="77777777" w:rsidR="004979DC" w:rsidRDefault="004979DC" w:rsidP="004979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SWYNBURN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0297094" w14:textId="77777777" w:rsidR="004979DC" w:rsidRDefault="004979DC" w:rsidP="004979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70D0AD69" w14:textId="77777777" w:rsidR="004979DC" w:rsidRDefault="004979DC" w:rsidP="004979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99892" w14:textId="77777777" w:rsidR="004979DC" w:rsidRDefault="004979DC" w:rsidP="004979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EE397" w14:textId="77777777" w:rsidR="004979DC" w:rsidRDefault="004979DC" w:rsidP="004979DC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1EE0DCA" w14:textId="77777777" w:rsidR="004979DC" w:rsidRDefault="004979DC" w:rsidP="004979D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493FAFD" w14:textId="77777777" w:rsidR="004979DC" w:rsidRDefault="004979DC" w:rsidP="004979D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C109872" w14:textId="77777777" w:rsidR="004979DC" w:rsidRDefault="004979DC" w:rsidP="004979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B533C4" w14:textId="77777777" w:rsidR="004979DC" w:rsidRDefault="004979DC" w:rsidP="004979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8FC4B0" w14:textId="77777777" w:rsidR="004979DC" w:rsidRDefault="004979DC" w:rsidP="004979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38EFE5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2030" w14:textId="77777777" w:rsidR="004979DC" w:rsidRDefault="004979DC" w:rsidP="009139A6">
      <w:r>
        <w:separator/>
      </w:r>
    </w:p>
  </w:endnote>
  <w:endnote w:type="continuationSeparator" w:id="0">
    <w:p w14:paraId="3840BADC" w14:textId="77777777" w:rsidR="004979DC" w:rsidRDefault="004979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C9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2B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A1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9A128" w14:textId="77777777" w:rsidR="004979DC" w:rsidRDefault="004979DC" w:rsidP="009139A6">
      <w:r>
        <w:separator/>
      </w:r>
    </w:p>
  </w:footnote>
  <w:footnote w:type="continuationSeparator" w:id="0">
    <w:p w14:paraId="308970DA" w14:textId="77777777" w:rsidR="004979DC" w:rsidRDefault="004979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B14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69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5C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DC"/>
    <w:rsid w:val="000666E0"/>
    <w:rsid w:val="002510B7"/>
    <w:rsid w:val="004979D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EFCAE"/>
  <w15:chartTrackingRefBased/>
  <w15:docId w15:val="{938687B6-F984-4833-8EFA-A2DB1FFB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2022-09-20T19:38:00Z</dcterms:created>
  <dcterms:modified xsi:type="dcterms:W3CDTF">2022-09-20T19:39:00Z</dcterms:modified>
</cp:coreProperties>
</file>